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C0F" w:rsidRDefault="00843C0F" w:rsidP="0063358D">
      <w:pPr>
        <w:framePr w:hSpace="180" w:wrap="around" w:vAnchor="text" w:hAnchor="page" w:x="5971" w:y="1"/>
        <w:jc w:val="center"/>
        <w:rPr>
          <w:rFonts w:cs="Tahoma"/>
          <w:sz w:val="22"/>
        </w:rPr>
      </w:pPr>
    </w:p>
    <w:p w:rsidR="00843C0F" w:rsidRPr="001B0AA8" w:rsidRDefault="00843C0F" w:rsidP="0063358D">
      <w:pPr>
        <w:jc w:val="center"/>
      </w:pPr>
    </w:p>
    <w:p w:rsidR="00843C0F" w:rsidRPr="001B0AA8" w:rsidRDefault="00843C0F" w:rsidP="0063358D">
      <w:pPr>
        <w:framePr w:hSpace="180" w:wrap="around" w:vAnchor="text" w:hAnchor="page" w:x="5971" w:y="18"/>
        <w:jc w:val="center"/>
        <w:rPr>
          <w:rFonts w:cs="Tahoma"/>
          <w:sz w:val="22"/>
        </w:rPr>
      </w:pPr>
      <w:r w:rsidRPr="00386E18">
        <w:rPr>
          <w:rFonts w:cs="Tahoma"/>
          <w:sz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2.5pt">
            <v:imagedata r:id="rId7" o:title=""/>
          </v:shape>
        </w:pict>
      </w:r>
    </w:p>
    <w:p w:rsidR="00843C0F" w:rsidRPr="001B0AA8" w:rsidRDefault="00843C0F" w:rsidP="0063358D">
      <w:pPr>
        <w:keepNext/>
        <w:jc w:val="center"/>
        <w:outlineLvl w:val="0"/>
        <w:rPr>
          <w:b/>
        </w:rPr>
      </w:pPr>
    </w:p>
    <w:p w:rsidR="00843C0F" w:rsidRPr="001B0AA8" w:rsidRDefault="00843C0F" w:rsidP="0063358D">
      <w:pPr>
        <w:keepNext/>
        <w:jc w:val="center"/>
        <w:outlineLvl w:val="0"/>
        <w:rPr>
          <w:b/>
        </w:rPr>
      </w:pPr>
    </w:p>
    <w:p w:rsidR="00843C0F" w:rsidRPr="001B0AA8" w:rsidRDefault="00843C0F" w:rsidP="0063358D">
      <w:pPr>
        <w:keepNext/>
        <w:jc w:val="center"/>
        <w:outlineLvl w:val="0"/>
        <w:rPr>
          <w:b/>
        </w:rPr>
      </w:pPr>
    </w:p>
    <w:p w:rsidR="00843C0F" w:rsidRPr="001B0AA8" w:rsidRDefault="00843C0F" w:rsidP="0063358D">
      <w:pPr>
        <w:keepNext/>
        <w:jc w:val="center"/>
        <w:outlineLvl w:val="0"/>
        <w:rPr>
          <w:b/>
        </w:rPr>
      </w:pPr>
    </w:p>
    <w:p w:rsidR="00843C0F" w:rsidRPr="001B0AA8" w:rsidRDefault="00843C0F" w:rsidP="0063358D">
      <w:pPr>
        <w:keepNext/>
        <w:jc w:val="center"/>
        <w:outlineLvl w:val="0"/>
        <w:rPr>
          <w:b/>
        </w:rPr>
      </w:pPr>
      <w:r w:rsidRPr="001B0AA8">
        <w:rPr>
          <w:b/>
        </w:rPr>
        <w:t>УКРАЇНА</w:t>
      </w:r>
    </w:p>
    <w:p w:rsidR="00843C0F" w:rsidRPr="001B0AA8" w:rsidRDefault="00843C0F" w:rsidP="0063358D"/>
    <w:p w:rsidR="00843C0F" w:rsidRPr="001B0AA8" w:rsidRDefault="00843C0F" w:rsidP="0063358D">
      <w:pPr>
        <w:keepNext/>
        <w:jc w:val="center"/>
        <w:outlineLvl w:val="0"/>
        <w:rPr>
          <w:b/>
          <w:sz w:val="28"/>
          <w:szCs w:val="28"/>
        </w:rPr>
      </w:pPr>
      <w:r w:rsidRPr="001B0AA8">
        <w:rPr>
          <w:b/>
          <w:sz w:val="28"/>
          <w:szCs w:val="28"/>
        </w:rPr>
        <w:t xml:space="preserve">РОЗДІЛЬНЯНСЬКА   МІСЬКА   РАДА </w:t>
      </w:r>
    </w:p>
    <w:p w:rsidR="00843C0F" w:rsidRPr="001B0AA8" w:rsidRDefault="00843C0F" w:rsidP="0063358D">
      <w:pPr>
        <w:jc w:val="center"/>
        <w:rPr>
          <w:b/>
          <w:sz w:val="28"/>
          <w:szCs w:val="28"/>
        </w:rPr>
      </w:pPr>
      <w:r w:rsidRPr="001B0AA8">
        <w:rPr>
          <w:b/>
          <w:sz w:val="28"/>
          <w:szCs w:val="28"/>
        </w:rPr>
        <w:t>ОДЕСЬКОЇ ОБЛАСТІ</w:t>
      </w:r>
    </w:p>
    <w:p w:rsidR="00843C0F" w:rsidRPr="001B0AA8" w:rsidRDefault="00843C0F" w:rsidP="0063358D">
      <w:pPr>
        <w:jc w:val="center"/>
        <w:rPr>
          <w:b/>
          <w:sz w:val="28"/>
          <w:szCs w:val="28"/>
        </w:rPr>
      </w:pPr>
    </w:p>
    <w:p w:rsidR="00843C0F" w:rsidRPr="004871B6" w:rsidRDefault="00843C0F" w:rsidP="00070E83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ХІ</w:t>
      </w: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 xml:space="preserve"> сесія </w:t>
      </w:r>
      <w:r>
        <w:rPr>
          <w:b/>
          <w:sz w:val="28"/>
          <w:szCs w:val="28"/>
          <w:lang w:val="en-US"/>
        </w:rPr>
        <w:t>VIII</w:t>
      </w:r>
      <w:r>
        <w:rPr>
          <w:b/>
          <w:sz w:val="28"/>
          <w:szCs w:val="28"/>
          <w:lang w:val="ru-RU"/>
        </w:rPr>
        <w:t xml:space="preserve"> скликання</w:t>
      </w:r>
    </w:p>
    <w:p w:rsidR="00843C0F" w:rsidRPr="001B0AA8" w:rsidRDefault="00843C0F" w:rsidP="0063358D">
      <w:pPr>
        <w:jc w:val="center"/>
        <w:rPr>
          <w:b/>
          <w:sz w:val="28"/>
          <w:szCs w:val="28"/>
        </w:rPr>
      </w:pPr>
    </w:p>
    <w:p w:rsidR="00843C0F" w:rsidRPr="001B0AA8" w:rsidRDefault="00843C0F" w:rsidP="0063358D">
      <w:pPr>
        <w:jc w:val="center"/>
        <w:rPr>
          <w:b/>
          <w:sz w:val="28"/>
          <w:szCs w:val="28"/>
          <w:lang w:val="ru-RU"/>
        </w:rPr>
      </w:pPr>
    </w:p>
    <w:p w:rsidR="00843C0F" w:rsidRPr="001B0AA8" w:rsidRDefault="00843C0F" w:rsidP="0063358D">
      <w:pPr>
        <w:jc w:val="center"/>
        <w:rPr>
          <w:b/>
          <w:sz w:val="28"/>
          <w:szCs w:val="28"/>
        </w:rPr>
      </w:pPr>
      <w:r w:rsidRPr="001B0AA8">
        <w:rPr>
          <w:b/>
          <w:sz w:val="28"/>
          <w:szCs w:val="28"/>
          <w:lang w:val="ru-RU"/>
        </w:rPr>
        <w:t>ПРОЄКТ РІШЕННЯ</w:t>
      </w:r>
    </w:p>
    <w:p w:rsidR="00843C0F" w:rsidRPr="001B0AA8" w:rsidRDefault="00843C0F" w:rsidP="0063358D"/>
    <w:p w:rsidR="00843C0F" w:rsidRPr="001B0AA8" w:rsidRDefault="00843C0F" w:rsidP="0063358D">
      <w:pPr>
        <w:rPr>
          <w:b/>
          <w:bCs/>
        </w:rPr>
      </w:pPr>
      <w:r w:rsidRPr="001B0AA8">
        <w:rPr>
          <w:b/>
        </w:rPr>
        <w:t xml:space="preserve">Про внесення змін </w:t>
      </w:r>
      <w:r>
        <w:rPr>
          <w:b/>
        </w:rPr>
        <w:t xml:space="preserve">до </w:t>
      </w:r>
      <w:r w:rsidRPr="001B0AA8">
        <w:rPr>
          <w:b/>
        </w:rPr>
        <w:t xml:space="preserve">Програми </w:t>
      </w:r>
      <w:r w:rsidRPr="001B0AA8">
        <w:rPr>
          <w:b/>
          <w:bCs/>
        </w:rPr>
        <w:t xml:space="preserve">розвитку  </w:t>
      </w:r>
    </w:p>
    <w:p w:rsidR="00843C0F" w:rsidRPr="001B0AA8" w:rsidRDefault="00843C0F" w:rsidP="0063358D">
      <w:pPr>
        <w:rPr>
          <w:b/>
          <w:bCs/>
        </w:rPr>
      </w:pPr>
      <w:r w:rsidRPr="001B0AA8">
        <w:rPr>
          <w:b/>
          <w:bCs/>
        </w:rPr>
        <w:t xml:space="preserve">фізичної культури і спорту в Роздільнянській </w:t>
      </w:r>
    </w:p>
    <w:p w:rsidR="00843C0F" w:rsidRPr="001B0AA8" w:rsidRDefault="00843C0F" w:rsidP="0063358D">
      <w:pPr>
        <w:rPr>
          <w:b/>
          <w:bCs/>
        </w:rPr>
      </w:pPr>
      <w:r w:rsidRPr="001B0AA8">
        <w:rPr>
          <w:b/>
          <w:bCs/>
        </w:rPr>
        <w:t>міській територіальній громаді на 2021-2023 роки</w:t>
      </w:r>
    </w:p>
    <w:p w:rsidR="00843C0F" w:rsidRPr="001B0AA8" w:rsidRDefault="00843C0F" w:rsidP="0063358D"/>
    <w:p w:rsidR="00843C0F" w:rsidRPr="001B0AA8" w:rsidRDefault="00843C0F" w:rsidP="0063358D">
      <w:pPr>
        <w:jc w:val="both"/>
      </w:pPr>
      <w:r w:rsidRPr="001B0AA8">
        <w:tab/>
        <w:t xml:space="preserve">Відповідно до пункту 22 частини 1 статті 26 Закону України «Про місцеве самоврядування в Україні», </w:t>
      </w:r>
      <w:bookmarkStart w:id="0" w:name="_Hlk69473131"/>
      <w:r w:rsidRPr="001B0AA8">
        <w:t xml:space="preserve">Закону України «Про фізичну культуру і спорт», з метою сприяння розвитку фізичної культури і спорту в Роздільнянській міській територіальній громаді, враховуючи висновок фінансового управління Роздільнянської міської ради, рішення виконавчого комітету Роздільнянської міської ради від </w:t>
      </w:r>
      <w:r>
        <w:t xml:space="preserve">3 листопада </w:t>
      </w:r>
      <w:r w:rsidRPr="001B0AA8">
        <w:t xml:space="preserve">2021 року № </w:t>
      </w:r>
      <w:r>
        <w:t>395</w:t>
      </w:r>
      <w:r w:rsidRPr="001B0AA8">
        <w:t xml:space="preserve"> «Про  внесення змін до Програми розвитку фізичної культури і спорту в Роздільнянській міській територіальній громаді на 2021-2023 роки», враховуючи висновки та рекомендації постійної комісії з питань соціального захисту населення, молодіжної політики, охорони здоров’я, освіти, підтримки культури та спорту, постійної комісії з питань бюджету, фінансування, інвестицій, реалізації державної регуляторної політики, Роздільнянська міська рада </w:t>
      </w:r>
    </w:p>
    <w:bookmarkEnd w:id="0"/>
    <w:p w:rsidR="00843C0F" w:rsidRPr="001B0AA8" w:rsidRDefault="00843C0F" w:rsidP="0063358D">
      <w:pPr>
        <w:rPr>
          <w:b/>
        </w:rPr>
      </w:pPr>
      <w:r w:rsidRPr="001B0AA8">
        <w:rPr>
          <w:b/>
        </w:rPr>
        <w:t>ВИРІШИЛА:</w:t>
      </w:r>
    </w:p>
    <w:p w:rsidR="00843C0F" w:rsidRPr="001B0AA8" w:rsidRDefault="00843C0F" w:rsidP="0063358D"/>
    <w:p w:rsidR="00843C0F" w:rsidRDefault="00843C0F" w:rsidP="007465F4">
      <w:pPr>
        <w:numPr>
          <w:ilvl w:val="0"/>
          <w:numId w:val="2"/>
        </w:numPr>
        <w:jc w:val="both"/>
      </w:pPr>
      <w:r w:rsidRPr="001B0AA8">
        <w:t xml:space="preserve">Внести зміни до Програми </w:t>
      </w:r>
      <w:r w:rsidRPr="001B0AA8">
        <w:rPr>
          <w:bCs/>
        </w:rPr>
        <w:t>розвитку фізичної культури і спорту в Роздільнянській міській  територіальній громаді на 2021-2023 роки, а саме:</w:t>
      </w:r>
      <w:r w:rsidRPr="001B0AA8">
        <w:t xml:space="preserve"> </w:t>
      </w:r>
    </w:p>
    <w:p w:rsidR="00843C0F" w:rsidRDefault="00843C0F" w:rsidP="00C821C8">
      <w:pPr>
        <w:ind w:left="720"/>
        <w:jc w:val="both"/>
      </w:pPr>
    </w:p>
    <w:p w:rsidR="00843C0F" w:rsidRDefault="00843C0F" w:rsidP="007465F4">
      <w:pPr>
        <w:ind w:left="720"/>
        <w:jc w:val="both"/>
      </w:pPr>
      <w:r>
        <w:t xml:space="preserve">а) </w:t>
      </w:r>
      <w:bookmarkStart w:id="1" w:name="_Hlk82607285"/>
      <w:r>
        <w:t>пункт 6 додатку 1</w:t>
      </w:r>
      <w:r w:rsidRPr="00472349">
        <w:t xml:space="preserve"> </w:t>
      </w:r>
      <w:r>
        <w:t>до Програми викласти в такій редакції: «Відповідальні виконавці: Відділ молоді та спорту Роздільнянської міської ради; КП «Роздільнатеплокомуненерго».</w:t>
      </w:r>
    </w:p>
    <w:p w:rsidR="00843C0F" w:rsidRDefault="00843C0F" w:rsidP="007465F4">
      <w:pPr>
        <w:ind w:left="720"/>
        <w:jc w:val="both"/>
      </w:pPr>
    </w:p>
    <w:p w:rsidR="00843C0F" w:rsidRDefault="00843C0F" w:rsidP="007465F4">
      <w:pPr>
        <w:ind w:left="720"/>
        <w:jc w:val="both"/>
      </w:pPr>
      <w:r>
        <w:t xml:space="preserve">б) пункт 1.2 додатку 2 </w:t>
      </w:r>
      <w:bookmarkStart w:id="2" w:name="_Hlk86845945"/>
      <w:r>
        <w:t>до Програми викласти в такій редакції:</w:t>
      </w:r>
      <w:bookmarkEnd w:id="2"/>
      <w:r>
        <w:t xml:space="preserve"> «Заохочення кращих спортсменів територіальної громади. </w:t>
      </w:r>
      <w:bookmarkStart w:id="3" w:name="_Hlk86824207"/>
      <w:r>
        <w:t xml:space="preserve">Виконавці: Відділ молоді та спорту; КЗ «Роздільнянський стадіон «Спартак». Орієнтовний обсяг фінансування 120,0 тис. гривень., у тому числі за роками: 2021 – </w:t>
      </w:r>
      <w:bookmarkEnd w:id="3"/>
      <w:r>
        <w:t>»  (0,0 грн).</w:t>
      </w:r>
    </w:p>
    <w:p w:rsidR="00843C0F" w:rsidRDefault="00843C0F" w:rsidP="007465F4">
      <w:pPr>
        <w:ind w:left="720"/>
        <w:jc w:val="both"/>
      </w:pPr>
    </w:p>
    <w:p w:rsidR="00843C0F" w:rsidRDefault="00843C0F" w:rsidP="007465F4">
      <w:pPr>
        <w:ind w:left="720"/>
        <w:jc w:val="both"/>
      </w:pPr>
      <w:r>
        <w:t xml:space="preserve">в) </w:t>
      </w:r>
      <w:bookmarkStart w:id="4" w:name="_Hlk86824557"/>
      <w:r>
        <w:t>пункт 1.4 додатку 2 до Програми викласти в такій редакції: «Проведення спортивно-масових заходів у територіальній громаді, нагородження учасників, відзначення Міжнародних та Всеукраїнських свят і подій з згідно Календарем спортивних свят в Україні. Орієнтовний обсяг фінансування 280,0 тис. гривень., у тому числі за роками: 2021 – 80,0 тис.грн.».</w:t>
      </w:r>
    </w:p>
    <w:bookmarkEnd w:id="4"/>
    <w:p w:rsidR="00843C0F" w:rsidRDefault="00843C0F" w:rsidP="007465F4">
      <w:pPr>
        <w:ind w:left="720"/>
        <w:jc w:val="both"/>
      </w:pPr>
    </w:p>
    <w:p w:rsidR="00843C0F" w:rsidRDefault="00843C0F" w:rsidP="00F571A2">
      <w:pPr>
        <w:ind w:left="720"/>
        <w:jc w:val="both"/>
      </w:pPr>
      <w:r>
        <w:t>г)</w:t>
      </w:r>
      <w:r w:rsidRPr="00F571A2">
        <w:t xml:space="preserve"> </w:t>
      </w:r>
      <w:bookmarkStart w:id="5" w:name="_Hlk86825107"/>
      <w:r>
        <w:t>пункт 2.2 додатку 2 до Програми викласти в такій редакції: «</w:t>
      </w:r>
      <w:r w:rsidRPr="00DF1577">
        <w:t>Створення нової та збереження діючої спортивної інфраструктури для фізично-оздоровчої та спортивної роботи у територіальній громаді (проведення необхідного капітального та поточного ремонту, впорядкування спортивних об’єктів, облаштування штучним покриттям спортивних майданчиків придбання спортивного обладнання, тренажерів, спортивного інвентаря, спортивної форми,  лікарських засобів тощо)</w:t>
      </w:r>
      <w:r>
        <w:t xml:space="preserve">. </w:t>
      </w:r>
      <w:bookmarkStart w:id="6" w:name="_Hlk87454883"/>
      <w:r>
        <w:t>Орієнтовний обсяг фінансування 1994,0 тис. гривень., у тому числі за роками: 2021 –                                1234,9 тис.грн.</w:t>
      </w:r>
      <w:bookmarkEnd w:id="6"/>
      <w:r w:rsidRPr="00C07D85">
        <w:t xml:space="preserve"> Виконавці: Відділ молоді та спорту Роздільнянської міської ради, КП «Роздільнатеплокомуненерго</w:t>
      </w:r>
      <w:r>
        <w:t>».</w:t>
      </w:r>
    </w:p>
    <w:bookmarkEnd w:id="5"/>
    <w:p w:rsidR="00843C0F" w:rsidRDefault="00843C0F" w:rsidP="00F571A2">
      <w:pPr>
        <w:ind w:left="720"/>
        <w:jc w:val="both"/>
      </w:pPr>
    </w:p>
    <w:p w:rsidR="00843C0F" w:rsidRDefault="00843C0F" w:rsidP="00F571A2">
      <w:pPr>
        <w:ind w:left="720"/>
        <w:jc w:val="both"/>
      </w:pPr>
      <w:r>
        <w:t>д) пункт 3.1.1 додатку до Програми викласти в такій редакції: «</w:t>
      </w:r>
      <w:r w:rsidRPr="00DF1577">
        <w:t>Забезпечення участі спортсменів та спортивних команд територіальної громади у змаганнях різних рівнів (у тому числі у Всеукраїнських змаганнях фізкультурно-спортивного товариства «Колос»).</w:t>
      </w:r>
      <w:r>
        <w:t xml:space="preserve"> Орієнтовний обсяг фінансування 2375,0 тис. гривень., у тому числі за роками: 2021 – 695,0 тис.грн.».</w:t>
      </w:r>
    </w:p>
    <w:p w:rsidR="00843C0F" w:rsidRDefault="00843C0F" w:rsidP="00F571A2">
      <w:pPr>
        <w:ind w:left="720"/>
        <w:jc w:val="both"/>
      </w:pPr>
    </w:p>
    <w:p w:rsidR="00843C0F" w:rsidRDefault="00843C0F" w:rsidP="007465F4">
      <w:pPr>
        <w:ind w:left="720"/>
        <w:jc w:val="both"/>
      </w:pPr>
      <w:r>
        <w:t>є)</w:t>
      </w:r>
      <w:r w:rsidRPr="00C821C8">
        <w:t xml:space="preserve"> </w:t>
      </w:r>
      <w:bookmarkStart w:id="7" w:name="_Hlk86825475"/>
      <w:r>
        <w:t>пункт 3.2.1 додатку 2 до Програми викласти в такій редакції: «</w:t>
      </w:r>
      <w:r w:rsidRPr="00DF1577">
        <w:t>Забезпечення участі вихованців і команд Роздільнянської дитячо-юнацької спортивної школи у зборах, турнірах, чемпіонатах різних рівнів</w:t>
      </w:r>
      <w:r>
        <w:t>. Джерела фінансування: Міський бюджет; інші місцеві бюджети. Орієнтовний обсяг фінансування 2935,0 тис. гривень., у тому числі за роками: 2021 – 515,0 тис.грн.».</w:t>
      </w:r>
    </w:p>
    <w:bookmarkEnd w:id="7"/>
    <w:p w:rsidR="00843C0F" w:rsidRDefault="00843C0F" w:rsidP="007465F4">
      <w:pPr>
        <w:ind w:left="720"/>
        <w:jc w:val="both"/>
      </w:pPr>
    </w:p>
    <w:p w:rsidR="00843C0F" w:rsidRDefault="00843C0F" w:rsidP="001F28C6">
      <w:pPr>
        <w:ind w:left="720"/>
        <w:jc w:val="both"/>
      </w:pPr>
      <w:r>
        <w:t>ж) пункт 4.1 додатку 2 до Програми викласти в такій редакції: «</w:t>
      </w:r>
      <w:r w:rsidRPr="00DF1577">
        <w:t>Надання фінансової підтримки громадським організаціям фізкультурно-</w:t>
      </w:r>
      <w:r w:rsidRPr="00DF1577">
        <w:rPr>
          <w:lang w:val="ru-RU"/>
        </w:rPr>
        <w:t>спортивного спрямування,  а також іншим громадським організаціям, які у плані роботи передбачають проведення спортивних заходів</w:t>
      </w:r>
      <w:r>
        <w:rPr>
          <w:lang w:val="ru-RU"/>
        </w:rPr>
        <w:t xml:space="preserve">. </w:t>
      </w:r>
      <w:r>
        <w:t>Орієнтовний обсяг фінансування 350,0 тис. грн., у тому числі за роками: 2021 – 150,0 тис.грн.</w:t>
      </w:r>
    </w:p>
    <w:bookmarkEnd w:id="1"/>
    <w:p w:rsidR="00843C0F" w:rsidRDefault="00843C0F" w:rsidP="007465F4">
      <w:pPr>
        <w:ind w:left="720"/>
        <w:jc w:val="both"/>
        <w:rPr>
          <w:bCs/>
        </w:rPr>
      </w:pPr>
    </w:p>
    <w:p w:rsidR="00843C0F" w:rsidRPr="001B0AA8" w:rsidRDefault="00843C0F" w:rsidP="007465F4">
      <w:pPr>
        <w:ind w:left="720"/>
        <w:jc w:val="both"/>
      </w:pPr>
      <w:r>
        <w:rPr>
          <w:bCs/>
        </w:rPr>
        <w:t>Загальний обсяг фінансування Програми залишається без змін.</w:t>
      </w:r>
    </w:p>
    <w:p w:rsidR="00843C0F" w:rsidRPr="001B0AA8" w:rsidRDefault="00843C0F" w:rsidP="0063358D">
      <w:pPr>
        <w:ind w:left="786"/>
        <w:jc w:val="both"/>
      </w:pPr>
    </w:p>
    <w:p w:rsidR="00843C0F" w:rsidRPr="001B0AA8" w:rsidRDefault="00843C0F" w:rsidP="0063358D">
      <w:pPr>
        <w:numPr>
          <w:ilvl w:val="0"/>
          <w:numId w:val="1"/>
        </w:numPr>
        <w:jc w:val="both"/>
      </w:pPr>
      <w:r w:rsidRPr="001B0AA8">
        <w:t>Контроль за виконанням даного рішення покласти на постійну комісію з питань соціального захисту населення, молодіжної політики, охорони здоров’я, освіти, підтримки культури та спорту.</w:t>
      </w:r>
    </w:p>
    <w:p w:rsidR="00843C0F" w:rsidRPr="001B0AA8" w:rsidRDefault="00843C0F" w:rsidP="0063358D"/>
    <w:p w:rsidR="00843C0F" w:rsidRPr="005F10AE" w:rsidRDefault="00843C0F" w:rsidP="0063358D">
      <w:pPr>
        <w:rPr>
          <w:b/>
        </w:rPr>
      </w:pPr>
      <w:r w:rsidRPr="001B0AA8">
        <w:rPr>
          <w:sz w:val="20"/>
          <w:szCs w:val="20"/>
        </w:rPr>
        <w:t xml:space="preserve"> </w:t>
      </w:r>
      <w:r w:rsidRPr="005F10AE">
        <w:rPr>
          <w:b/>
        </w:rPr>
        <w:t xml:space="preserve">ПОГОДЖЕНО:    </w:t>
      </w:r>
    </w:p>
    <w:p w:rsidR="00843C0F" w:rsidRPr="005F10AE" w:rsidRDefault="00843C0F" w:rsidP="0063358D">
      <w:pPr>
        <w:rPr>
          <w:b/>
        </w:rPr>
      </w:pPr>
    </w:p>
    <w:p w:rsidR="00843C0F" w:rsidRPr="005F10AE" w:rsidRDefault="00843C0F" w:rsidP="0063358D">
      <w:r w:rsidRPr="005F10AE">
        <w:t xml:space="preserve"> Голова постійної комісії міської ради </w:t>
      </w:r>
    </w:p>
    <w:p w:rsidR="00843C0F" w:rsidRPr="005F10AE" w:rsidRDefault="00843C0F" w:rsidP="0063358D">
      <w:r w:rsidRPr="005F10AE">
        <w:t xml:space="preserve"> з питань соціального захисту населення,</w:t>
      </w:r>
    </w:p>
    <w:p w:rsidR="00843C0F" w:rsidRPr="005F10AE" w:rsidRDefault="00843C0F" w:rsidP="0063358D">
      <w:r w:rsidRPr="005F10AE">
        <w:t xml:space="preserve"> молодіжної політики, охорони здоров’я, </w:t>
      </w:r>
    </w:p>
    <w:p w:rsidR="00843C0F" w:rsidRPr="005F10AE" w:rsidRDefault="00843C0F" w:rsidP="0063358D">
      <w:r w:rsidRPr="005F10AE">
        <w:t xml:space="preserve"> освіти, підтримки культури та спорту                                                                   </w:t>
      </w:r>
      <w:r>
        <w:t xml:space="preserve">  М. Д. Сухо</w:t>
      </w:r>
      <w:r w:rsidRPr="005F10AE">
        <w:t>й</w:t>
      </w:r>
    </w:p>
    <w:p w:rsidR="00843C0F" w:rsidRPr="005F10AE" w:rsidRDefault="00843C0F" w:rsidP="0063358D"/>
    <w:p w:rsidR="00843C0F" w:rsidRPr="005F10AE" w:rsidRDefault="00843C0F" w:rsidP="00880448">
      <w:r w:rsidRPr="005F10AE">
        <w:t xml:space="preserve">Голова постійної комісії міської ради </w:t>
      </w:r>
    </w:p>
    <w:p w:rsidR="00843C0F" w:rsidRDefault="00843C0F" w:rsidP="0063358D">
      <w:r w:rsidRPr="005F10AE">
        <w:t xml:space="preserve">з питань бюджету, фінансування, інвестицій, </w:t>
      </w:r>
    </w:p>
    <w:p w:rsidR="00843C0F" w:rsidRDefault="00843C0F" w:rsidP="0063358D">
      <w:r w:rsidRPr="005F10AE">
        <w:t xml:space="preserve">реалізації державної регуляторної політики                              </w:t>
      </w:r>
      <w:r>
        <w:t xml:space="preserve">                          </w:t>
      </w:r>
      <w:r w:rsidRPr="005F10AE">
        <w:t xml:space="preserve">В. </w:t>
      </w:r>
      <w:r>
        <w:t>А. Нестєров</w:t>
      </w:r>
    </w:p>
    <w:p w:rsidR="00843C0F" w:rsidRDefault="00843C0F" w:rsidP="0063358D"/>
    <w:p w:rsidR="00843C0F" w:rsidRDefault="00843C0F" w:rsidP="0063358D">
      <w:r w:rsidRPr="005F10AE">
        <w:t xml:space="preserve"> Секретар міської ради                                           </w:t>
      </w:r>
      <w:r>
        <w:t xml:space="preserve">                            </w:t>
      </w:r>
      <w:r w:rsidRPr="005F10AE">
        <w:t>Т. М.  Антонова–Левченко</w:t>
      </w:r>
    </w:p>
    <w:p w:rsidR="00843C0F" w:rsidRDefault="00843C0F" w:rsidP="0063358D"/>
    <w:p w:rsidR="00843C0F" w:rsidRPr="005F10AE" w:rsidRDefault="00843C0F" w:rsidP="0063358D">
      <w:r>
        <w:t>Заступник міського голови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С.М.</w:t>
      </w:r>
      <w:r w:rsidRPr="00C07D85">
        <w:rPr>
          <w:lang w:val="ru-RU"/>
        </w:rPr>
        <w:t xml:space="preserve"> </w:t>
      </w:r>
      <w:r>
        <w:t>Крилов</w:t>
      </w:r>
    </w:p>
    <w:p w:rsidR="00843C0F" w:rsidRPr="005F10AE" w:rsidRDefault="00843C0F" w:rsidP="0063358D"/>
    <w:p w:rsidR="00843C0F" w:rsidRPr="005F10AE" w:rsidRDefault="00843C0F" w:rsidP="0063358D">
      <w:r w:rsidRPr="005F10AE">
        <w:t xml:space="preserve"> Начальник фінансового управління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F10AE">
        <w:t xml:space="preserve"> К. С. Журавель</w:t>
      </w:r>
    </w:p>
    <w:p w:rsidR="00843C0F" w:rsidRPr="005F10AE" w:rsidRDefault="00843C0F" w:rsidP="0063358D"/>
    <w:p w:rsidR="00843C0F" w:rsidRDefault="00843C0F" w:rsidP="0063358D">
      <w:r w:rsidRPr="005F10AE">
        <w:t xml:space="preserve"> Начальн</w:t>
      </w:r>
      <w:r>
        <w:t>ик юридичного відділу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F10AE">
        <w:t>О.О. Прибилов</w:t>
      </w:r>
    </w:p>
    <w:p w:rsidR="00843C0F" w:rsidRPr="005F10AE" w:rsidRDefault="00843C0F" w:rsidP="0063358D"/>
    <w:p w:rsidR="00843C0F" w:rsidRPr="005F10AE" w:rsidRDefault="00843C0F" w:rsidP="0063358D">
      <w:pPr>
        <w:rPr>
          <w:sz w:val="20"/>
          <w:szCs w:val="20"/>
        </w:rPr>
      </w:pPr>
      <w:r w:rsidRPr="005F10AE">
        <w:rPr>
          <w:sz w:val="20"/>
          <w:szCs w:val="20"/>
        </w:rPr>
        <w:t xml:space="preserve">  Виконавець Т. Шайдук</w:t>
      </w:r>
    </w:p>
    <w:sectPr w:rsidR="00843C0F" w:rsidRPr="005F10AE" w:rsidSect="00386E1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C0F" w:rsidRDefault="00843C0F">
      <w:r>
        <w:separator/>
      </w:r>
    </w:p>
  </w:endnote>
  <w:endnote w:type="continuationSeparator" w:id="0">
    <w:p w:rsidR="00843C0F" w:rsidRDefault="00843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rbe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C0F" w:rsidRDefault="00843C0F" w:rsidP="001220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43C0F" w:rsidRDefault="00843C0F" w:rsidP="0012206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C0F" w:rsidRDefault="00843C0F" w:rsidP="0012206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C0F" w:rsidRDefault="00843C0F">
      <w:r>
        <w:separator/>
      </w:r>
    </w:p>
  </w:footnote>
  <w:footnote w:type="continuationSeparator" w:id="0">
    <w:p w:rsidR="00843C0F" w:rsidRDefault="00843C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C0F" w:rsidRDefault="00843C0F" w:rsidP="0012206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43C0F" w:rsidRDefault="00843C0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C0F" w:rsidRDefault="00843C0F" w:rsidP="00122061">
    <w:pPr>
      <w:pStyle w:val="Header"/>
      <w:framePr w:wrap="around" w:vAnchor="text" w:hAnchor="margin" w:xAlign="center" w:y="1"/>
      <w:rPr>
        <w:rStyle w:val="PageNumber"/>
      </w:rPr>
    </w:pPr>
  </w:p>
  <w:p w:rsidR="00843C0F" w:rsidRDefault="00843C0F" w:rsidP="00122061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020F9"/>
    <w:multiLevelType w:val="hybridMultilevel"/>
    <w:tmpl w:val="D5E41EF2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">
    <w:nsid w:val="195C1C50"/>
    <w:multiLevelType w:val="hybridMultilevel"/>
    <w:tmpl w:val="D72E90AE"/>
    <w:lvl w:ilvl="0" w:tplc="0419000F">
      <w:start w:val="1"/>
      <w:numFmt w:val="decimal"/>
      <w:lvlText w:val="%1."/>
      <w:lvlJc w:val="left"/>
      <w:pPr>
        <w:tabs>
          <w:tab w:val="num" w:pos="1344"/>
        </w:tabs>
        <w:ind w:left="13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64"/>
        </w:tabs>
        <w:ind w:left="20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84"/>
        </w:tabs>
        <w:ind w:left="27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  <w:rPr>
        <w:rFonts w:cs="Times New Roman"/>
      </w:rPr>
    </w:lvl>
  </w:abstractNum>
  <w:abstractNum w:abstractNumId="2">
    <w:nsid w:val="1C50565E"/>
    <w:multiLevelType w:val="hybridMultilevel"/>
    <w:tmpl w:val="2D22D8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5E7F83"/>
    <w:multiLevelType w:val="hybridMultilevel"/>
    <w:tmpl w:val="CECCDEE4"/>
    <w:lvl w:ilvl="0" w:tplc="7EE22ADE">
      <w:start w:val="2"/>
      <w:numFmt w:val="decimal"/>
      <w:lvlText w:val="%1."/>
      <w:lvlJc w:val="left"/>
      <w:pPr>
        <w:ind w:left="720" w:hanging="360"/>
      </w:pPr>
      <w:rPr>
        <w:rFonts w:cs="Times New Roman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2944845"/>
    <w:multiLevelType w:val="hybridMultilevel"/>
    <w:tmpl w:val="36B41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C46290E"/>
    <w:multiLevelType w:val="hybridMultilevel"/>
    <w:tmpl w:val="EB4447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374"/>
        </w:tabs>
        <w:ind w:left="137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94"/>
        </w:tabs>
        <w:ind w:left="20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34"/>
        </w:tabs>
        <w:ind w:left="35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54"/>
        </w:tabs>
        <w:ind w:left="42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94"/>
        </w:tabs>
        <w:ind w:left="56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14"/>
        </w:tabs>
        <w:ind w:left="6414" w:hanging="180"/>
      </w:pPr>
      <w:rPr>
        <w:rFonts w:cs="Times New Roman"/>
      </w:rPr>
    </w:lvl>
  </w:abstractNum>
  <w:abstractNum w:abstractNumId="6">
    <w:nsid w:val="35857507"/>
    <w:multiLevelType w:val="hybridMultilevel"/>
    <w:tmpl w:val="BA54B7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CB96CBF"/>
    <w:multiLevelType w:val="hybridMultilevel"/>
    <w:tmpl w:val="4F0E5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6DBA4180"/>
    <w:multiLevelType w:val="hybridMultilevel"/>
    <w:tmpl w:val="3FFAC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A112FF8"/>
    <w:multiLevelType w:val="multilevel"/>
    <w:tmpl w:val="D42292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4"/>
  </w:num>
  <w:num w:numId="9">
    <w:abstractNumId w:val="1"/>
  </w:num>
  <w:num w:numId="10">
    <w:abstractNumId w:val="2"/>
  </w:num>
  <w:num w:numId="11">
    <w:abstractNumId w:val="8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32B9"/>
    <w:rsid w:val="000532B9"/>
    <w:rsid w:val="000538DF"/>
    <w:rsid w:val="00070E83"/>
    <w:rsid w:val="000901A3"/>
    <w:rsid w:val="000A47A6"/>
    <w:rsid w:val="00122061"/>
    <w:rsid w:val="00134F5E"/>
    <w:rsid w:val="0018411D"/>
    <w:rsid w:val="001A02E4"/>
    <w:rsid w:val="001B0AA8"/>
    <w:rsid w:val="001E67C6"/>
    <w:rsid w:val="001F28C6"/>
    <w:rsid w:val="0022112A"/>
    <w:rsid w:val="00277558"/>
    <w:rsid w:val="00386E18"/>
    <w:rsid w:val="00472349"/>
    <w:rsid w:val="004871B6"/>
    <w:rsid w:val="004C1B21"/>
    <w:rsid w:val="00521E9C"/>
    <w:rsid w:val="005D6B6C"/>
    <w:rsid w:val="005F10AE"/>
    <w:rsid w:val="006002C2"/>
    <w:rsid w:val="00604ED3"/>
    <w:rsid w:val="0063358D"/>
    <w:rsid w:val="00697C7E"/>
    <w:rsid w:val="006A705D"/>
    <w:rsid w:val="006D1DA5"/>
    <w:rsid w:val="006F1664"/>
    <w:rsid w:val="007465F4"/>
    <w:rsid w:val="00753C1E"/>
    <w:rsid w:val="007544F0"/>
    <w:rsid w:val="0075627B"/>
    <w:rsid w:val="00843C0F"/>
    <w:rsid w:val="008752C7"/>
    <w:rsid w:val="00880448"/>
    <w:rsid w:val="00881FB8"/>
    <w:rsid w:val="00933ED2"/>
    <w:rsid w:val="00961469"/>
    <w:rsid w:val="00993310"/>
    <w:rsid w:val="00A2778D"/>
    <w:rsid w:val="00A378F4"/>
    <w:rsid w:val="00A729B9"/>
    <w:rsid w:val="00AC56CD"/>
    <w:rsid w:val="00AD471C"/>
    <w:rsid w:val="00BA3B2A"/>
    <w:rsid w:val="00C07D85"/>
    <w:rsid w:val="00C80488"/>
    <w:rsid w:val="00C821C8"/>
    <w:rsid w:val="00D17F21"/>
    <w:rsid w:val="00D22070"/>
    <w:rsid w:val="00DF1577"/>
    <w:rsid w:val="00DF231F"/>
    <w:rsid w:val="00E22DB6"/>
    <w:rsid w:val="00EC6D65"/>
    <w:rsid w:val="00F333DF"/>
    <w:rsid w:val="00F43A2B"/>
    <w:rsid w:val="00F571A2"/>
    <w:rsid w:val="00F925D2"/>
    <w:rsid w:val="00FC1893"/>
    <w:rsid w:val="00FC7A85"/>
    <w:rsid w:val="00FE03DB"/>
    <w:rsid w:val="00FF5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locked="1" w:semiHidden="0" w:uiPriority="0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63358D"/>
    <w:rPr>
      <w:rFonts w:ascii="Times New Roman" w:eastAsia="Times New Roman" w:hAnsi="Times New Roman"/>
      <w:sz w:val="24"/>
      <w:szCs w:val="24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F1577"/>
    <w:pPr>
      <w:keepNext/>
      <w:jc w:val="both"/>
      <w:outlineLvl w:val="0"/>
    </w:pPr>
    <w:rPr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F1577"/>
    <w:pPr>
      <w:keepNext/>
      <w:jc w:val="both"/>
      <w:outlineLvl w:val="1"/>
    </w:pPr>
    <w:rPr>
      <w:b/>
      <w:bCs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F157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F157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DF157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F1577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DF157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F157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F1577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DF1577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F157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Нормальний текст"/>
    <w:basedOn w:val="Normal"/>
    <w:uiPriority w:val="99"/>
    <w:rsid w:val="00DF1577"/>
    <w:pPr>
      <w:spacing w:before="120"/>
      <w:ind w:firstLine="567"/>
      <w:jc w:val="both"/>
    </w:pPr>
    <w:rPr>
      <w:rFonts w:ascii="Antiqua" w:hAnsi="Antiqua"/>
      <w:sz w:val="26"/>
      <w:szCs w:val="20"/>
    </w:rPr>
  </w:style>
  <w:style w:type="paragraph" w:customStyle="1" w:styleId="1">
    <w:name w:val="Абзац списка1"/>
    <w:basedOn w:val="Normal"/>
    <w:uiPriority w:val="99"/>
    <w:rsid w:val="00DF1577"/>
    <w:pPr>
      <w:ind w:left="720"/>
      <w:contextualSpacing/>
    </w:pPr>
    <w:rPr>
      <w:lang w:val="ru-RU"/>
    </w:rPr>
  </w:style>
  <w:style w:type="paragraph" w:styleId="NormalWeb">
    <w:name w:val="Normal (Web)"/>
    <w:basedOn w:val="Normal"/>
    <w:uiPriority w:val="99"/>
    <w:rsid w:val="00DF1577"/>
    <w:pPr>
      <w:spacing w:before="100" w:beforeAutospacing="1" w:after="100" w:afterAutospacing="1"/>
    </w:pPr>
    <w:rPr>
      <w:lang w:val="ru-RU"/>
    </w:rPr>
  </w:style>
  <w:style w:type="character" w:styleId="Strong">
    <w:name w:val="Strong"/>
    <w:basedOn w:val="DefaultParagraphFont"/>
    <w:uiPriority w:val="99"/>
    <w:qFormat/>
    <w:rsid w:val="00DF1577"/>
    <w:rPr>
      <w:rFonts w:cs="Times New Roman"/>
      <w:b/>
    </w:rPr>
  </w:style>
  <w:style w:type="table" w:styleId="TableGrid">
    <w:name w:val="Table Grid"/>
    <w:basedOn w:val="TableNormal"/>
    <w:uiPriority w:val="99"/>
    <w:rsid w:val="00DF1577"/>
    <w:rPr>
      <w:rFonts w:ascii="Times New Roman" w:eastAsia="Times New Roman" w:hAnsi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DF157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F1577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F15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F1577"/>
    <w:rPr>
      <w:rFonts w:ascii="Tahoma" w:hAnsi="Tahoma" w:cs="Tahoma"/>
      <w:sz w:val="16"/>
      <w:szCs w:val="16"/>
      <w:lang w:eastAsia="ru-RU"/>
    </w:rPr>
  </w:style>
  <w:style w:type="character" w:styleId="Emphasis">
    <w:name w:val="Emphasis"/>
    <w:basedOn w:val="DefaultParagraphFont"/>
    <w:uiPriority w:val="99"/>
    <w:qFormat/>
    <w:rsid w:val="00DF1577"/>
    <w:rPr>
      <w:rFonts w:cs="Times New Roman"/>
      <w:i/>
    </w:rPr>
  </w:style>
  <w:style w:type="paragraph" w:styleId="ListParagraph">
    <w:name w:val="List Paragraph"/>
    <w:basedOn w:val="Normal"/>
    <w:uiPriority w:val="99"/>
    <w:qFormat/>
    <w:rsid w:val="007465F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697C7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97C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97C7E"/>
    <w:rPr>
      <w:rFonts w:ascii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97C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97C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153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2</Pages>
  <Words>720</Words>
  <Characters>4110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5</cp:revision>
  <cp:lastPrinted>2021-11-24T06:25:00Z</cp:lastPrinted>
  <dcterms:created xsi:type="dcterms:W3CDTF">2021-11-10T14:39:00Z</dcterms:created>
  <dcterms:modified xsi:type="dcterms:W3CDTF">2021-11-24T06:25:00Z</dcterms:modified>
</cp:coreProperties>
</file>